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PHYSWICK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fl.1418-40)</w:t>
      </w: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Physwick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former </w:t>
      </w:r>
      <w:proofErr w:type="spellStart"/>
      <w:r>
        <w:rPr>
          <w:rFonts w:ascii="Times New Roman" w:hAnsi="Times New Roman" w:cs="Times New Roman"/>
          <w:sz w:val="24"/>
          <w:szCs w:val="24"/>
        </w:rPr>
        <w:t>Bedell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(Alumni Cantab. vol.1 part 3 p.358)</w:t>
      </w: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1418-40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University </w:t>
      </w:r>
      <w:proofErr w:type="spellStart"/>
      <w:r>
        <w:rPr>
          <w:rFonts w:ascii="Times New Roman" w:hAnsi="Times New Roman" w:cs="Times New Roman"/>
          <w:sz w:val="24"/>
          <w:szCs w:val="24"/>
        </w:rPr>
        <w:t>Bedell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3DAF" w:rsidRPr="000F3DAF" w:rsidRDefault="000F3D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November 2015</w:t>
      </w:r>
      <w:bookmarkStart w:id="0" w:name="_GoBack"/>
      <w:bookmarkEnd w:id="0"/>
    </w:p>
    <w:sectPr w:rsidR="000F3DAF" w:rsidRPr="000F3D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DAF" w:rsidRDefault="000F3DAF" w:rsidP="00564E3C">
      <w:pPr>
        <w:spacing w:after="0" w:line="240" w:lineRule="auto"/>
      </w:pPr>
      <w:r>
        <w:separator/>
      </w:r>
    </w:p>
  </w:endnote>
  <w:endnote w:type="continuationSeparator" w:id="0">
    <w:p w:rsidR="000F3DAF" w:rsidRDefault="000F3D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3DAF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DAF" w:rsidRDefault="000F3DAF" w:rsidP="00564E3C">
      <w:pPr>
        <w:spacing w:after="0" w:line="240" w:lineRule="auto"/>
      </w:pPr>
      <w:r>
        <w:separator/>
      </w:r>
    </w:p>
  </w:footnote>
  <w:footnote w:type="continuationSeparator" w:id="0">
    <w:p w:rsidR="000F3DAF" w:rsidRDefault="000F3D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AF"/>
    <w:rsid w:val="000F3DA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5CFB7"/>
  <w15:chartTrackingRefBased/>
  <w15:docId w15:val="{9CF2C5EB-F308-41F5-B0EE-02AC52EF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2015-11-30T22:07:00Z</dcterms:created>
  <dcterms:modified xsi:type="dcterms:W3CDTF">2015-11-30T22:11:00Z</dcterms:modified>
</cp:coreProperties>
</file>